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TOMAS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62B16" w:rsidRDefault="00262B16" w:rsidP="00262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262B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B16" w:rsidRDefault="00262B16" w:rsidP="00E71FC3">
      <w:pPr>
        <w:spacing w:after="0" w:line="240" w:lineRule="auto"/>
      </w:pPr>
      <w:r>
        <w:separator/>
      </w:r>
    </w:p>
  </w:endnote>
  <w:endnote w:type="continuationSeparator" w:id="0">
    <w:p w:rsidR="00262B16" w:rsidRDefault="00262B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B16" w:rsidRDefault="00262B16" w:rsidP="00E71FC3">
      <w:pPr>
        <w:spacing w:after="0" w:line="240" w:lineRule="auto"/>
      </w:pPr>
      <w:r>
        <w:separator/>
      </w:r>
    </w:p>
  </w:footnote>
  <w:footnote w:type="continuationSeparator" w:id="0">
    <w:p w:rsidR="00262B16" w:rsidRDefault="00262B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16"/>
    <w:rsid w:val="00262B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4D093"/>
  <w15:chartTrackingRefBased/>
  <w15:docId w15:val="{D3BD5845-7DEF-4CA7-8D6F-120AC360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2016-06-04T14:06:00Z</dcterms:created>
  <dcterms:modified xsi:type="dcterms:W3CDTF">2016-06-04T14:07:00Z</dcterms:modified>
</cp:coreProperties>
</file>